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B576B54" w:rsidR="00F372C9" w:rsidRPr="00B552DB" w:rsidRDefault="004147B0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4147B0">
              <w:rPr>
                <w:rFonts w:ascii="Calibri Light" w:hAnsi="Calibri Light" w:cs="Calibri Light"/>
                <w:b/>
              </w:rPr>
              <w:t>Trečiųjų šalių piliečių tikrinimo procedūros sukūrimo ir įdiegimo į Lietuvos migracijos informacinę sistemą (MIGRIS) paslaugų pirkimas (PPR-77)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5A60F21" w14:textId="77777777" w:rsidR="00EC53E3" w:rsidRPr="00B552DB" w:rsidRDefault="00EC53E3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</w:p>
    <w:sectPr w:rsidR="00EC53E3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14BC2" w14:textId="77777777" w:rsidR="00FA0DF8" w:rsidRDefault="00FA0DF8">
      <w:pPr>
        <w:spacing w:after="0" w:line="240" w:lineRule="auto"/>
      </w:pPr>
      <w:r>
        <w:separator/>
      </w:r>
    </w:p>
  </w:endnote>
  <w:endnote w:type="continuationSeparator" w:id="0">
    <w:p w14:paraId="4C2866C8" w14:textId="77777777" w:rsidR="00FA0DF8" w:rsidRDefault="00FA0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2A2250" w14:textId="77777777" w:rsidR="00FA0DF8" w:rsidRDefault="00FA0DF8">
      <w:pPr>
        <w:spacing w:after="0" w:line="240" w:lineRule="auto"/>
      </w:pPr>
      <w:r>
        <w:separator/>
      </w:r>
    </w:p>
  </w:footnote>
  <w:footnote w:type="continuationSeparator" w:id="0">
    <w:p w14:paraId="6BCF4620" w14:textId="77777777" w:rsidR="00FA0DF8" w:rsidRDefault="00FA0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67D69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47B0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C53E3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A0DF8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22</TotalTime>
  <Pages>1</Pages>
  <Words>1489</Words>
  <Characters>849</Characters>
  <Application>Microsoft Office Word</Application>
  <DocSecurity>0</DocSecurity>
  <Lines>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Živilė Šakalienė</cp:lastModifiedBy>
  <cp:revision>22</cp:revision>
  <cp:lastPrinted>2021-01-19T12:06:00Z</cp:lastPrinted>
  <dcterms:created xsi:type="dcterms:W3CDTF">2023-01-03T07:25:00Z</dcterms:created>
  <dcterms:modified xsi:type="dcterms:W3CDTF">2026-01-22T14:58:00Z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